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4209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4209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9420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9420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9420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9420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9420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942099">
        <w:rPr>
          <w:b w:val="0"/>
        </w:rPr>
        <w:t xml:space="preserve"> 69А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42099" w:rsidP="00232C8F">
            <w:r>
              <w:t>Воспитатель ГПД (Воспитатель)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42099" w:rsidP="00232C8F">
            <w:r>
              <w:t>20436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942099" w:rsidRPr="00942099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942099" w:rsidRPr="00942099">
        <w:rPr>
          <w:rStyle w:val="aa"/>
        </w:rPr>
        <w:t>2;  69А, 70А (69А)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942099" w:rsidRPr="00942099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42099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42099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42099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42099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942099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942099" w:rsidP="001E48C6">
            <w:pPr>
              <w:jc w:val="center"/>
            </w:pPr>
            <w:r>
              <w:t>186-064-702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942099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42099" w:rsidRDefault="00942099" w:rsidP="001E48C6">
            <w:pPr>
              <w:jc w:val="center"/>
            </w:pPr>
            <w:r>
              <w:t>181-230-531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42099" w:rsidRPr="002C61F6" w:rsidRDefault="00942099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942099" w:rsidRPr="00942099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942099" w:rsidRPr="00942099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C763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C763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C763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C7633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8C763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8C7633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E54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8C7633" w:rsidRPr="008C7633">
        <w:rPr>
          <w:i/>
          <w:u w:val="single"/>
        </w:rPr>
        <w:t>1. Рекомендации по улучшению условий труда: не требуются</w:t>
      </w:r>
      <w:r w:rsidR="008C7633" w:rsidRPr="008C763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8C7633" w:rsidRPr="008C7633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94209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94209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942099" w:rsidRPr="00942099" w:rsidTr="0094209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</w:tr>
      <w:tr w:rsidR="00942099" w:rsidRPr="00942099" w:rsidTr="0094209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8C7633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94209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42099" w:rsidP="004E51DC">
            <w:pPr>
              <w:pStyle w:val="a8"/>
            </w:pPr>
            <w:r>
              <w:t>Кимлач Надежда Николаевна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94209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94209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942099" w:rsidRPr="00942099" w:rsidTr="0094209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EF07A3">
            <w:pPr>
              <w:pStyle w:val="a8"/>
            </w:pPr>
            <w:r>
              <w:t>Ковцун Лилианна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099" w:rsidRPr="00942099" w:rsidRDefault="00942099" w:rsidP="004E51DC">
            <w:pPr>
              <w:pStyle w:val="a8"/>
            </w:pPr>
          </w:p>
        </w:tc>
      </w:tr>
      <w:tr w:rsidR="00942099" w:rsidRPr="00942099" w:rsidTr="0094209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42099" w:rsidRPr="00942099" w:rsidRDefault="00942099" w:rsidP="00EF07A3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42099" w:rsidRPr="00942099" w:rsidRDefault="00942099" w:rsidP="004E51DC">
            <w:pPr>
              <w:pStyle w:val="a8"/>
              <w:rPr>
                <w:vertAlign w:val="superscript"/>
              </w:rPr>
            </w:pPr>
            <w:r w:rsidRPr="00942099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9420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69А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C7633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C7633" w:rsidRPr="008C7633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69А, 70А (6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9А"/>
    <w:docVar w:name="gig_kut" w:val="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9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AD386BB206240859A8A637B9A979982"/>
    <w:docVar w:name="rm_id" w:val="69"/>
    <w:docVar w:name="rm_name" w:val="                                          "/>
    <w:docVar w:name="rm_number" w:val=" 69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440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C7633"/>
    <w:rsid w:val="008E68DE"/>
    <w:rsid w:val="008E70C1"/>
    <w:rsid w:val="0090588D"/>
    <w:rsid w:val="0092778A"/>
    <w:rsid w:val="00942099"/>
    <w:rsid w:val="00967790"/>
    <w:rsid w:val="0098630F"/>
    <w:rsid w:val="009935EB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10975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10D9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2022-04-18T07:53:00Z</dcterms:created>
  <dcterms:modified xsi:type="dcterms:W3CDTF">2022-04-18T08:40:00Z</dcterms:modified>
</cp:coreProperties>
</file>